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C03" w:rsidRPr="002876B8" w:rsidRDefault="00D51C03" w:rsidP="002B4FE2">
      <w:pPr>
        <w:spacing w:after="0" w:line="240" w:lineRule="auto"/>
        <w:rPr>
          <w:rFonts w:ascii="Times New Roman" w:hAnsi="Times New Roman"/>
          <w:sz w:val="20"/>
          <w:szCs w:val="24"/>
          <w:lang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:rsidR="00D51C03" w:rsidRPr="002876B8" w:rsidRDefault="00D51C03" w:rsidP="002B4FE2">
      <w:pPr>
        <w:spacing w:after="0" w:line="240" w:lineRule="auto"/>
        <w:ind w:hanging="540"/>
        <w:jc w:val="center"/>
        <w:rPr>
          <w:rFonts w:ascii="Times New Roman" w:hAnsi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ул. Ленина, </w:t>
      </w:r>
      <w:smartTag w:uri="urn:schemas-microsoft-com:office:smarttags" w:element="metricconverter">
        <w:smartTagPr>
          <w:attr w:name="ProductID" w:val="46, г"/>
        </w:smartTagPr>
        <w:r w:rsidRPr="002876B8">
          <w:rPr>
            <w:rFonts w:ascii="Times New Roman" w:hAnsi="Times New Roman"/>
            <w:sz w:val="20"/>
            <w:szCs w:val="24"/>
            <w:lang w:eastAsia="ru-RU"/>
          </w:rPr>
          <w:t>46, г</w:t>
        </w:r>
      </w:smartTag>
      <w:r w:rsidRPr="002876B8">
        <w:rPr>
          <w:rFonts w:ascii="Times New Roman" w:hAnsi="Times New Roman"/>
          <w:sz w:val="20"/>
          <w:szCs w:val="24"/>
          <w:lang w:eastAsia="ru-RU"/>
        </w:rPr>
        <w:t xml:space="preserve">. Джанкой, Республика Крым, 296108 тел. 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@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edustyle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mou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6.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ru</w:t>
      </w:r>
    </w:p>
    <w:p w:rsidR="00D51C03" w:rsidRPr="002B4FE2" w:rsidRDefault="00D51C03" w:rsidP="002B4FE2">
      <w:pPr>
        <w:rPr>
          <w:rFonts w:ascii="Times New Roman" w:hAnsi="Times New Roman"/>
          <w:lang w:val="en-GB"/>
        </w:rPr>
      </w:pPr>
    </w:p>
    <w:p w:rsidR="00D51C03" w:rsidRPr="00F32F72" w:rsidRDefault="00D51C03">
      <w:pPr>
        <w:rPr>
          <w:rFonts w:ascii="Times New Roman" w:hAnsi="Times New Roman"/>
          <w:sz w:val="24"/>
        </w:rPr>
      </w:pPr>
      <w:r w:rsidRPr="00F32F72">
        <w:rPr>
          <w:rFonts w:ascii="Times New Roman" w:hAnsi="Times New Roman"/>
          <w:sz w:val="24"/>
          <w:lang w:val="en-US"/>
        </w:rPr>
        <w:t xml:space="preserve">                                                                 </w:t>
      </w:r>
      <w:r w:rsidRPr="00F32F72">
        <w:rPr>
          <w:rFonts w:ascii="Times New Roman" w:hAnsi="Times New Roman"/>
          <w:sz w:val="24"/>
        </w:rPr>
        <w:t>ПРИКАЗ</w:t>
      </w:r>
    </w:p>
    <w:p w:rsidR="00D51C03" w:rsidRPr="00F32F72" w:rsidRDefault="00D51C03" w:rsidP="00243932">
      <w:pPr>
        <w:spacing w:after="0" w:line="240" w:lineRule="auto"/>
        <w:rPr>
          <w:rFonts w:ascii="Times New Roman" w:hAnsi="Times New Roman"/>
          <w:sz w:val="24"/>
        </w:rPr>
      </w:pPr>
      <w:r w:rsidRPr="00F32F72">
        <w:rPr>
          <w:rFonts w:ascii="Times New Roman" w:hAnsi="Times New Roman"/>
          <w:sz w:val="24"/>
        </w:rPr>
        <w:t>от  21.12.2020                                                                                                                       № 461</w:t>
      </w:r>
    </w:p>
    <w:p w:rsidR="00D51C03" w:rsidRPr="00F32F72" w:rsidRDefault="00D51C03" w:rsidP="00243932">
      <w:pPr>
        <w:spacing w:after="0" w:line="240" w:lineRule="auto"/>
        <w:rPr>
          <w:rFonts w:ascii="Times New Roman" w:hAnsi="Times New Roman"/>
          <w:sz w:val="24"/>
        </w:rPr>
      </w:pPr>
    </w:p>
    <w:p w:rsidR="00D51C03" w:rsidRPr="00F32F72" w:rsidRDefault="00D51C03" w:rsidP="00243932">
      <w:pPr>
        <w:spacing w:after="0" w:line="240" w:lineRule="auto"/>
        <w:rPr>
          <w:rFonts w:ascii="Times New Roman" w:hAnsi="Times New Roman"/>
          <w:sz w:val="24"/>
        </w:rPr>
      </w:pPr>
      <w:r w:rsidRPr="00F32F72">
        <w:rPr>
          <w:rFonts w:ascii="Times New Roman" w:hAnsi="Times New Roman"/>
          <w:sz w:val="24"/>
        </w:rPr>
        <w:t>Об итогах участия</w:t>
      </w:r>
    </w:p>
    <w:p w:rsidR="00D51C03" w:rsidRPr="00F32F72" w:rsidRDefault="00D51C03" w:rsidP="00243932">
      <w:pPr>
        <w:spacing w:after="0" w:line="240" w:lineRule="auto"/>
        <w:rPr>
          <w:rFonts w:ascii="Times New Roman" w:hAnsi="Times New Roman"/>
          <w:sz w:val="24"/>
        </w:rPr>
      </w:pPr>
      <w:r w:rsidRPr="00F32F72">
        <w:rPr>
          <w:rFonts w:ascii="Times New Roman" w:hAnsi="Times New Roman"/>
          <w:sz w:val="24"/>
        </w:rPr>
        <w:t>в муниципальном этапе олимпиад</w:t>
      </w:r>
    </w:p>
    <w:p w:rsidR="00D51C03" w:rsidRPr="00F32F72" w:rsidRDefault="00D51C03" w:rsidP="0024393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Pr="00F32F72">
        <w:rPr>
          <w:rFonts w:ascii="Times New Roman" w:hAnsi="Times New Roman"/>
          <w:sz w:val="24"/>
        </w:rPr>
        <w:t xml:space="preserve"> 2020-2021 году</w:t>
      </w:r>
    </w:p>
    <w:tbl>
      <w:tblPr>
        <w:tblpPr w:leftFromText="180" w:rightFromText="180" w:horzAnchor="margin" w:tblpXSpec="center" w:tblpY="-615"/>
        <w:tblW w:w="11236" w:type="dxa"/>
        <w:tblBorders>
          <w:bottom w:val="single" w:sz="4" w:space="0" w:color="auto"/>
        </w:tblBorders>
        <w:tblLook w:val="00A0"/>
      </w:tblPr>
      <w:tblGrid>
        <w:gridCol w:w="3686"/>
        <w:gridCol w:w="3754"/>
        <w:gridCol w:w="3796"/>
      </w:tblGrid>
      <w:tr w:rsidR="00D51C03" w:rsidRPr="006E03CF" w:rsidTr="00C47808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1C03" w:rsidRPr="006E03CF" w:rsidRDefault="00D51C03" w:rsidP="0024393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uk-UA" w:eastAsia="ru-RU"/>
              </w:rPr>
            </w:pPr>
            <w:r w:rsidRPr="006E03CF">
              <w:rPr>
                <w:rFonts w:ascii="Times New Roman" w:hAnsi="Times New Roman"/>
                <w:color w:val="000000"/>
                <w:lang w:eastAsia="ru-RU"/>
              </w:rPr>
              <w:t>МУН</w:t>
            </w:r>
            <w:r w:rsidRPr="006E03CF">
              <w:rPr>
                <w:rFonts w:ascii="Times New Roman" w:hAnsi="Times New Roman"/>
                <w:color w:val="00000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1C03" w:rsidRPr="006E03CF" w:rsidRDefault="00D51C03" w:rsidP="0024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6E03CF">
              <w:rPr>
                <w:rFonts w:ascii="Times New Roman" w:hAnsi="Times New Roman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D51C03" w:rsidRPr="006E03CF" w:rsidRDefault="00D51C03" w:rsidP="0024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E03CF">
              <w:rPr>
                <w:rFonts w:ascii="Times New Roman" w:hAnsi="Times New Roman"/>
                <w:lang w:eastAsia="ru-RU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1C03" w:rsidRPr="006E03CF" w:rsidRDefault="00D51C03" w:rsidP="0024393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6E03CF">
              <w:rPr>
                <w:rFonts w:ascii="Times New Roman" w:hAnsi="Times New Roman"/>
                <w:color w:val="000000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:rsidR="00D51C03" w:rsidRPr="006E03CF" w:rsidRDefault="00D51C03" w:rsidP="0024393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E03CF">
              <w:rPr>
                <w:rFonts w:ascii="Times New Roman" w:hAnsi="Times New Roman"/>
                <w:color w:val="000000"/>
                <w:lang w:eastAsia="ru-RU"/>
              </w:rPr>
              <w:t>«МЕКТЕП-ГИМНАЗИЯ «№6»</w:t>
            </w:r>
          </w:p>
        </w:tc>
      </w:tr>
    </w:tbl>
    <w:p w:rsidR="00D51C03" w:rsidRDefault="00D51C03" w:rsidP="008E3E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51C03" w:rsidRPr="00C72851" w:rsidRDefault="00D51C03" w:rsidP="008E3E2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D93">
        <w:rPr>
          <w:rFonts w:ascii="Times New Roman" w:hAnsi="Times New Roman"/>
          <w:sz w:val="24"/>
          <w:szCs w:val="24"/>
        </w:rPr>
        <w:t xml:space="preserve">В соответствии </w:t>
      </w:r>
      <w:r w:rsidRPr="00431D93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с Порядком проведения Всероссийской олимпиады школьников по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981A8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общеобразовательным предметам, утв. </w:t>
      </w:r>
      <w:hyperlink r:id="rId5" w:anchor="/document/99/499059977/" w:history="1">
        <w:r w:rsidRPr="00981A84">
          <w:rPr>
            <w:rFonts w:ascii="Times New Roman" w:hAnsi="Times New Roman"/>
            <w:sz w:val="24"/>
            <w:szCs w:val="24"/>
            <w:lang w:eastAsia="ru-RU"/>
          </w:rPr>
          <w:t>приказом Минобрнауки от 18.11.2013 № 1252</w:t>
        </w:r>
      </w:hyperlink>
      <w:r w:rsidRPr="00981A8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,</w:t>
      </w:r>
      <w:r w:rsidRPr="00431D93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981A8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 </w:t>
      </w:r>
      <w:r w:rsidRPr="00431D93">
        <w:rPr>
          <w:rFonts w:ascii="Times New Roman" w:hAnsi="Times New Roman"/>
          <w:sz w:val="24"/>
          <w:szCs w:val="24"/>
        </w:rPr>
        <w:t xml:space="preserve"> приказом отдела образования администрации го</w:t>
      </w:r>
      <w:r>
        <w:rPr>
          <w:rFonts w:ascii="Times New Roman" w:hAnsi="Times New Roman"/>
          <w:sz w:val="24"/>
          <w:szCs w:val="24"/>
        </w:rPr>
        <w:t>рода Джанкоя от 30.09.2020 № 405</w:t>
      </w:r>
      <w:r w:rsidRPr="00431D93">
        <w:rPr>
          <w:rFonts w:ascii="Times New Roman" w:hAnsi="Times New Roman"/>
          <w:sz w:val="24"/>
          <w:szCs w:val="24"/>
        </w:rPr>
        <w:t>/02-01 «О проведении школьного и муниципального этапов Всероссий</w:t>
      </w:r>
      <w:r>
        <w:rPr>
          <w:rFonts w:ascii="Times New Roman" w:hAnsi="Times New Roman"/>
          <w:sz w:val="24"/>
          <w:szCs w:val="24"/>
        </w:rPr>
        <w:t>ской олимпиады школьников в 2020-2021</w:t>
      </w:r>
      <w:r w:rsidRPr="00431D93">
        <w:rPr>
          <w:rFonts w:ascii="Times New Roman" w:hAnsi="Times New Roman"/>
          <w:sz w:val="24"/>
          <w:szCs w:val="24"/>
        </w:rPr>
        <w:t xml:space="preserve"> учебном году в г. Джанкое» учащиеся МОУ «Школа-гимназия №6» г. Джанкоя приняли участие в муниципальном этапе Всероссийской олимпиады школьников п</w:t>
      </w:r>
      <w:r>
        <w:rPr>
          <w:rFonts w:ascii="Times New Roman" w:hAnsi="Times New Roman"/>
          <w:sz w:val="24"/>
          <w:szCs w:val="24"/>
        </w:rPr>
        <w:t>о общеобразовательным предметам</w:t>
      </w:r>
    </w:p>
    <w:p w:rsidR="00D51C03" w:rsidRPr="00431D93" w:rsidRDefault="00D51C03" w:rsidP="002439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D93">
        <w:rPr>
          <w:rFonts w:ascii="Times New Roman" w:hAnsi="Times New Roman"/>
          <w:sz w:val="24"/>
          <w:szCs w:val="24"/>
        </w:rPr>
        <w:t>Всего принявших участие- 1</w:t>
      </w:r>
      <w:r>
        <w:rPr>
          <w:rFonts w:ascii="Times New Roman" w:hAnsi="Times New Roman"/>
          <w:sz w:val="24"/>
          <w:szCs w:val="24"/>
        </w:rPr>
        <w:t>19</w:t>
      </w:r>
      <w:r w:rsidRPr="00431D93">
        <w:rPr>
          <w:rFonts w:ascii="Times New Roman" w:hAnsi="Times New Roman"/>
          <w:sz w:val="24"/>
          <w:szCs w:val="24"/>
        </w:rPr>
        <w:t xml:space="preserve"> человек.</w:t>
      </w:r>
    </w:p>
    <w:p w:rsidR="00D51C03" w:rsidRPr="00431D93" w:rsidRDefault="00D51C03" w:rsidP="00243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D93">
        <w:rPr>
          <w:rFonts w:ascii="Times New Roman" w:hAnsi="Times New Roman"/>
          <w:sz w:val="24"/>
          <w:szCs w:val="24"/>
        </w:rPr>
        <w:t>Сравнение с предыдущими годами:</w:t>
      </w:r>
    </w:p>
    <w:tbl>
      <w:tblPr>
        <w:tblW w:w="98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2"/>
        <w:gridCol w:w="1403"/>
        <w:gridCol w:w="846"/>
        <w:gridCol w:w="1170"/>
        <w:gridCol w:w="794"/>
        <w:gridCol w:w="645"/>
        <w:gridCol w:w="869"/>
        <w:gridCol w:w="904"/>
        <w:gridCol w:w="1170"/>
        <w:gridCol w:w="794"/>
        <w:gridCol w:w="645"/>
      </w:tblGrid>
      <w:tr w:rsidR="00D51C03" w:rsidRPr="006E03CF" w:rsidTr="006E03CF">
        <w:tc>
          <w:tcPr>
            <w:tcW w:w="77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1" w:type="dxa"/>
            <w:gridSpan w:val="5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03CF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</w:tc>
        <w:tc>
          <w:tcPr>
            <w:tcW w:w="4463" w:type="dxa"/>
            <w:gridSpan w:val="5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03CF">
              <w:rPr>
                <w:rFonts w:ascii="Times New Roman" w:hAnsi="Times New Roman"/>
                <w:b/>
                <w:sz w:val="24"/>
                <w:szCs w:val="24"/>
              </w:rPr>
              <w:t>Региональный этап</w:t>
            </w:r>
          </w:p>
        </w:tc>
      </w:tr>
      <w:tr w:rsidR="00D51C03" w:rsidRPr="006E03CF" w:rsidTr="006E03CF">
        <w:tc>
          <w:tcPr>
            <w:tcW w:w="77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86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Побед</w:t>
            </w: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85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Участ.</w:t>
            </w:r>
          </w:p>
        </w:tc>
        <w:tc>
          <w:tcPr>
            <w:tcW w:w="92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Побед.</w:t>
            </w: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51C03" w:rsidRPr="006E03CF" w:rsidTr="006E03CF">
        <w:tc>
          <w:tcPr>
            <w:tcW w:w="77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6E03CF">
              <w:rPr>
                <w:rFonts w:ascii="Times New Roman" w:hAnsi="Times New Roman"/>
                <w:sz w:val="24"/>
                <w:szCs w:val="24"/>
              </w:rPr>
              <w:t>2016-2017</w:t>
            </w:r>
          </w:p>
        </w:tc>
        <w:tc>
          <w:tcPr>
            <w:tcW w:w="1068" w:type="dxa"/>
          </w:tcPr>
          <w:p w:rsidR="00D51C03" w:rsidRPr="006E03CF" w:rsidRDefault="00D51C03" w:rsidP="006E03CF">
            <w:pPr>
              <w:spacing w:after="0" w:line="240" w:lineRule="auto"/>
              <w:ind w:right="396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86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39%</w:t>
            </w:r>
          </w:p>
        </w:tc>
        <w:tc>
          <w:tcPr>
            <w:tcW w:w="885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2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26%</w:t>
            </w:r>
          </w:p>
        </w:tc>
      </w:tr>
      <w:bookmarkEnd w:id="0"/>
      <w:tr w:rsidR="00D51C03" w:rsidRPr="006E03CF" w:rsidTr="006E03CF">
        <w:tc>
          <w:tcPr>
            <w:tcW w:w="77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2017-2018</w:t>
            </w:r>
          </w:p>
        </w:tc>
        <w:tc>
          <w:tcPr>
            <w:tcW w:w="106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86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46%</w:t>
            </w:r>
          </w:p>
        </w:tc>
        <w:tc>
          <w:tcPr>
            <w:tcW w:w="885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2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32%</w:t>
            </w:r>
          </w:p>
        </w:tc>
      </w:tr>
      <w:tr w:rsidR="00D51C03" w:rsidRPr="006E03CF" w:rsidTr="006E03CF">
        <w:tc>
          <w:tcPr>
            <w:tcW w:w="77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106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86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51%</w:t>
            </w:r>
          </w:p>
        </w:tc>
        <w:tc>
          <w:tcPr>
            <w:tcW w:w="885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2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3C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3C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  <w:r w:rsidRPr="006E03C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E03C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51C03" w:rsidRPr="006E03CF" w:rsidTr="006E03CF">
        <w:tc>
          <w:tcPr>
            <w:tcW w:w="77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  <w:tc>
          <w:tcPr>
            <w:tcW w:w="106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E03C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6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3CF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3CF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3CF"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49</w:t>
            </w:r>
            <w:r w:rsidRPr="006E03CF"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885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35%</w:t>
            </w:r>
          </w:p>
        </w:tc>
      </w:tr>
      <w:tr w:rsidR="00D51C03" w:rsidRPr="006E03CF" w:rsidTr="006E03CF">
        <w:tc>
          <w:tcPr>
            <w:tcW w:w="77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2020-2021</w:t>
            </w:r>
          </w:p>
        </w:tc>
        <w:tc>
          <w:tcPr>
            <w:tcW w:w="106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6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6E03C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85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56" w:type="dxa"/>
          </w:tcPr>
          <w:p w:rsidR="00D51C03" w:rsidRPr="006E03CF" w:rsidRDefault="00D51C03" w:rsidP="006E0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1C03" w:rsidRDefault="00D51C03" w:rsidP="00243932">
      <w:pPr>
        <w:spacing w:after="0" w:line="240" w:lineRule="auto"/>
        <w:ind w:left="91" w:firstLine="425"/>
        <w:rPr>
          <w:rFonts w:ascii="Times New Roman" w:hAnsi="Times New Roman"/>
          <w:sz w:val="24"/>
          <w:szCs w:val="24"/>
        </w:rPr>
      </w:pPr>
    </w:p>
    <w:p w:rsidR="00D51C03" w:rsidRPr="00B05F94" w:rsidRDefault="00D51C03" w:rsidP="00243932">
      <w:pPr>
        <w:spacing w:after="0" w:line="240" w:lineRule="auto"/>
        <w:ind w:left="526"/>
        <w:jc w:val="both"/>
        <w:rPr>
          <w:rFonts w:ascii="Times New Roman" w:hAnsi="Times New Roman"/>
          <w:sz w:val="24"/>
          <w:szCs w:val="24"/>
        </w:rPr>
      </w:pPr>
      <w:r w:rsidRPr="00B05F94">
        <w:rPr>
          <w:rFonts w:ascii="Times New Roman" w:hAnsi="Times New Roman"/>
          <w:b/>
          <w:sz w:val="24"/>
          <w:szCs w:val="24"/>
          <w:u w:val="single" w:color="000000"/>
        </w:rPr>
        <w:t>Выводы:</w:t>
      </w:r>
      <w:r w:rsidRPr="00B05F94">
        <w:rPr>
          <w:rFonts w:ascii="Times New Roman" w:hAnsi="Times New Roman"/>
          <w:b/>
          <w:sz w:val="24"/>
          <w:szCs w:val="24"/>
        </w:rPr>
        <w:t xml:space="preserve"> </w:t>
      </w:r>
    </w:p>
    <w:p w:rsidR="00D51C03" w:rsidRDefault="00D51C03" w:rsidP="00243932">
      <w:pPr>
        <w:spacing w:after="0" w:line="240" w:lineRule="auto"/>
        <w:ind w:left="230" w:firstLine="4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B05F94">
        <w:rPr>
          <w:rFonts w:ascii="Times New Roman" w:hAnsi="Times New Roman"/>
          <w:sz w:val="24"/>
          <w:szCs w:val="24"/>
        </w:rPr>
        <w:t>На основании проток</w:t>
      </w:r>
      <w:r>
        <w:rPr>
          <w:rFonts w:ascii="Times New Roman" w:hAnsi="Times New Roman"/>
          <w:sz w:val="24"/>
          <w:szCs w:val="24"/>
        </w:rPr>
        <w:t>олов заседания членов жюри в 2020-2021</w:t>
      </w:r>
      <w:r w:rsidRPr="00B05F94">
        <w:rPr>
          <w:rFonts w:ascii="Times New Roman" w:hAnsi="Times New Roman"/>
          <w:sz w:val="24"/>
          <w:szCs w:val="24"/>
        </w:rPr>
        <w:t xml:space="preserve"> учебном году  в муниципальном этапе  всероссийской олимпиады школьников  приняли участие </w:t>
      </w:r>
      <w:r>
        <w:rPr>
          <w:rFonts w:ascii="Times New Roman" w:hAnsi="Times New Roman"/>
          <w:sz w:val="24"/>
          <w:szCs w:val="24"/>
        </w:rPr>
        <w:t xml:space="preserve">119 </w:t>
      </w:r>
      <w:r w:rsidRPr="00B05F94">
        <w:rPr>
          <w:rFonts w:ascii="Times New Roman" w:hAnsi="Times New Roman"/>
          <w:sz w:val="24"/>
          <w:szCs w:val="24"/>
        </w:rPr>
        <w:t xml:space="preserve">учащихся МОУ «Школа-гимназия №6» г. Джанкоя, что на </w:t>
      </w:r>
      <w:r>
        <w:rPr>
          <w:rFonts w:ascii="Times New Roman" w:hAnsi="Times New Roman"/>
          <w:sz w:val="24"/>
          <w:szCs w:val="24"/>
        </w:rPr>
        <w:t>13</w:t>
      </w:r>
      <w:r w:rsidRPr="00B05F94">
        <w:rPr>
          <w:rFonts w:ascii="Times New Roman" w:hAnsi="Times New Roman"/>
          <w:sz w:val="24"/>
          <w:szCs w:val="24"/>
        </w:rPr>
        <w:t xml:space="preserve"> человек </w:t>
      </w:r>
      <w:r>
        <w:rPr>
          <w:rFonts w:ascii="Times New Roman" w:hAnsi="Times New Roman"/>
          <w:sz w:val="24"/>
          <w:szCs w:val="24"/>
        </w:rPr>
        <w:t xml:space="preserve"> меньше</w:t>
      </w:r>
      <w:r w:rsidRPr="00B05F94">
        <w:rPr>
          <w:rFonts w:ascii="Times New Roman" w:hAnsi="Times New Roman"/>
          <w:sz w:val="24"/>
          <w:szCs w:val="24"/>
        </w:rPr>
        <w:t>, чем в 201</w:t>
      </w:r>
      <w:r>
        <w:rPr>
          <w:rFonts w:ascii="Times New Roman" w:hAnsi="Times New Roman"/>
          <w:sz w:val="24"/>
          <w:szCs w:val="24"/>
        </w:rPr>
        <w:t>9-2020</w:t>
      </w:r>
      <w:r w:rsidRPr="00B05F94">
        <w:rPr>
          <w:rFonts w:ascii="Times New Roman" w:hAnsi="Times New Roman"/>
          <w:sz w:val="24"/>
          <w:szCs w:val="24"/>
        </w:rPr>
        <w:t xml:space="preserve"> учебном году</w:t>
      </w:r>
      <w:r>
        <w:rPr>
          <w:rFonts w:ascii="Times New Roman" w:hAnsi="Times New Roman"/>
          <w:sz w:val="24"/>
          <w:szCs w:val="24"/>
        </w:rPr>
        <w:t>. Не представлено ни одного участника от 9-х классов на муниципальный этап олимпиады по обществознанию и истории ( учитель Кривошеев В.В.)</w:t>
      </w:r>
    </w:p>
    <w:p w:rsidR="00D51C03" w:rsidRDefault="00D51C03" w:rsidP="00243932">
      <w:pPr>
        <w:spacing w:after="0" w:line="240" w:lineRule="auto"/>
        <w:ind w:left="230" w:firstLine="4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 2020</w:t>
      </w:r>
      <w:r w:rsidRPr="00B05F94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B05F94">
        <w:rPr>
          <w:rFonts w:ascii="Times New Roman" w:hAnsi="Times New Roman"/>
          <w:sz w:val="24"/>
          <w:szCs w:val="24"/>
        </w:rPr>
        <w:t xml:space="preserve">  число победителей и призеров  в муниципальном этапе Всероссийских олимпиад </w:t>
      </w:r>
      <w:r>
        <w:rPr>
          <w:rFonts w:ascii="Times New Roman" w:hAnsi="Times New Roman"/>
          <w:sz w:val="24"/>
          <w:szCs w:val="24"/>
        </w:rPr>
        <w:t xml:space="preserve"> ниже на  16 человек , чем в 2019-2020 уч.г.</w:t>
      </w:r>
    </w:p>
    <w:p w:rsidR="00D51C03" w:rsidRDefault="00D51C03" w:rsidP="00243932">
      <w:pPr>
        <w:spacing w:after="0" w:line="240" w:lineRule="auto"/>
        <w:ind w:left="230" w:firstLine="479"/>
        <w:jc w:val="both"/>
        <w:rPr>
          <w:rFonts w:ascii="Times New Roman" w:hAnsi="Times New Roman"/>
          <w:sz w:val="24"/>
          <w:szCs w:val="24"/>
        </w:rPr>
      </w:pPr>
    </w:p>
    <w:p w:rsidR="00D51C03" w:rsidRDefault="00D51C03" w:rsidP="00243932">
      <w:pPr>
        <w:spacing w:after="0" w:line="240" w:lineRule="auto"/>
        <w:ind w:left="230" w:firstLine="4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3.Количество призеров и победителей по отношению к количеству участников:</w:t>
      </w:r>
    </w:p>
    <w:tbl>
      <w:tblPr>
        <w:tblW w:w="0" w:type="auto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6"/>
        <w:gridCol w:w="2283"/>
        <w:gridCol w:w="1417"/>
        <w:gridCol w:w="1558"/>
        <w:gridCol w:w="1548"/>
        <w:gridCol w:w="1539"/>
      </w:tblGrid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К-во участников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К-во победителей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К-во призеров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6E03C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89%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33%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40%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27%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33%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43%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67%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33%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38%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25%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17%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43%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 xml:space="preserve"> История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33%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51C03" w:rsidRPr="006E03CF" w:rsidTr="006E03CF">
        <w:tc>
          <w:tcPr>
            <w:tcW w:w="1017" w:type="dxa"/>
          </w:tcPr>
          <w:p w:rsidR="00D51C03" w:rsidRPr="006E03CF" w:rsidRDefault="00D51C03" w:rsidP="006E03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418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1C03" w:rsidRPr="006E03CF" w:rsidRDefault="00D51C03" w:rsidP="006E0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3CF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D51C03" w:rsidRDefault="00D51C03" w:rsidP="00243932">
      <w:pPr>
        <w:spacing w:after="0" w:line="240" w:lineRule="auto"/>
        <w:ind w:left="516"/>
        <w:rPr>
          <w:rFonts w:ascii="Times New Roman" w:hAnsi="Times New Roman"/>
          <w:sz w:val="24"/>
          <w:szCs w:val="24"/>
        </w:rPr>
      </w:pPr>
    </w:p>
    <w:p w:rsidR="00D51C03" w:rsidRDefault="00D51C03" w:rsidP="00243932">
      <w:pPr>
        <w:spacing w:after="0" w:line="240" w:lineRule="auto"/>
        <w:ind w:left="5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вышеизложенного </w:t>
      </w:r>
    </w:p>
    <w:p w:rsidR="00D51C03" w:rsidRDefault="00D51C03" w:rsidP="00243932">
      <w:pPr>
        <w:spacing w:after="0" w:line="240" w:lineRule="auto"/>
        <w:ind w:left="5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ПРИКАЗЫВАЮ:</w:t>
      </w:r>
    </w:p>
    <w:p w:rsidR="00D51C03" w:rsidRPr="00B05F94" w:rsidRDefault="00D51C03" w:rsidP="00243932">
      <w:pPr>
        <w:spacing w:after="0" w:line="240" w:lineRule="auto"/>
        <w:ind w:left="516"/>
        <w:rPr>
          <w:rFonts w:ascii="Times New Roman" w:hAnsi="Times New Roman"/>
          <w:sz w:val="24"/>
          <w:szCs w:val="24"/>
        </w:rPr>
      </w:pPr>
      <w:r w:rsidRPr="00B05F94">
        <w:rPr>
          <w:rFonts w:ascii="Times New Roman" w:hAnsi="Times New Roman"/>
          <w:sz w:val="24"/>
          <w:szCs w:val="24"/>
          <w:u w:val="single" w:color="000000"/>
        </w:rPr>
        <w:t>Руководителям  МО:</w:t>
      </w:r>
      <w:r w:rsidRPr="00B05F94">
        <w:rPr>
          <w:rFonts w:ascii="Times New Roman" w:hAnsi="Times New Roman"/>
          <w:sz w:val="24"/>
          <w:szCs w:val="24"/>
        </w:rPr>
        <w:t xml:space="preserve"> </w:t>
      </w:r>
    </w:p>
    <w:p w:rsidR="00D51C03" w:rsidRPr="00B05F94" w:rsidRDefault="00D51C03" w:rsidP="00243932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4"/>
          <w:szCs w:val="24"/>
        </w:rPr>
      </w:pPr>
      <w:r w:rsidRPr="00B05F94">
        <w:rPr>
          <w:rFonts w:ascii="Times New Roman" w:hAnsi="Times New Roman"/>
          <w:sz w:val="24"/>
          <w:szCs w:val="24"/>
        </w:rPr>
        <w:t xml:space="preserve">Проанализировать результативность участия учащихся в  </w:t>
      </w:r>
      <w:r>
        <w:rPr>
          <w:rFonts w:ascii="Times New Roman" w:hAnsi="Times New Roman"/>
          <w:sz w:val="24"/>
          <w:szCs w:val="24"/>
        </w:rPr>
        <w:t xml:space="preserve">  муниципальном</w:t>
      </w:r>
      <w:r w:rsidRPr="00B05F94">
        <w:rPr>
          <w:rFonts w:ascii="Times New Roman" w:hAnsi="Times New Roman"/>
          <w:sz w:val="24"/>
          <w:szCs w:val="24"/>
        </w:rPr>
        <w:t xml:space="preserve"> этапе Всероссийской олимпиады школьников, организовать  обсуждение </w:t>
      </w:r>
      <w:r>
        <w:rPr>
          <w:rFonts w:ascii="Times New Roman" w:hAnsi="Times New Roman"/>
          <w:sz w:val="24"/>
          <w:szCs w:val="24"/>
        </w:rPr>
        <w:t xml:space="preserve"> результатов </w:t>
      </w:r>
      <w:r w:rsidRPr="00B05F94">
        <w:rPr>
          <w:rFonts w:ascii="Times New Roman" w:hAnsi="Times New Roman"/>
          <w:sz w:val="24"/>
          <w:szCs w:val="24"/>
        </w:rPr>
        <w:t xml:space="preserve">на заседаниях методических объединений учителей-предметников. </w:t>
      </w:r>
    </w:p>
    <w:p w:rsidR="00D51C03" w:rsidRPr="00B05F94" w:rsidRDefault="00D51C03" w:rsidP="00243932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4"/>
          <w:szCs w:val="24"/>
        </w:rPr>
      </w:pPr>
      <w:r w:rsidRPr="00B05F94">
        <w:rPr>
          <w:rFonts w:ascii="Times New Roman" w:hAnsi="Times New Roman"/>
          <w:sz w:val="24"/>
          <w:szCs w:val="24"/>
        </w:rPr>
        <w:t>Рассмотреть вопрос о поощрении</w:t>
      </w:r>
      <w:r>
        <w:rPr>
          <w:rFonts w:ascii="Times New Roman" w:hAnsi="Times New Roman"/>
          <w:sz w:val="24"/>
          <w:szCs w:val="24"/>
        </w:rPr>
        <w:t xml:space="preserve"> учащихся- победителей и призеров муниципального этапа</w:t>
      </w:r>
      <w:r w:rsidRPr="00B05F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B05F94">
        <w:rPr>
          <w:rFonts w:ascii="Times New Roman" w:hAnsi="Times New Roman"/>
          <w:sz w:val="24"/>
          <w:szCs w:val="24"/>
        </w:rPr>
        <w:t>учителей, подготовивших победителей и призеров олимпиад</w:t>
      </w:r>
      <w:r>
        <w:rPr>
          <w:rFonts w:ascii="Times New Roman" w:hAnsi="Times New Roman"/>
          <w:sz w:val="24"/>
          <w:szCs w:val="24"/>
        </w:rPr>
        <w:t xml:space="preserve"> ( приложение № 1)</w:t>
      </w:r>
    </w:p>
    <w:p w:rsidR="00D51C03" w:rsidRPr="00B05F94" w:rsidRDefault="00D51C03" w:rsidP="00243932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4"/>
          <w:szCs w:val="24"/>
        </w:rPr>
      </w:pPr>
      <w:r w:rsidRPr="00B05F94">
        <w:rPr>
          <w:rFonts w:ascii="Times New Roman" w:hAnsi="Times New Roman"/>
          <w:sz w:val="24"/>
          <w:szCs w:val="24"/>
        </w:rPr>
        <w:t>Включить в  систему работы по подготовке обучающихся к Всероссийской олимпиаде школьников разработку и внедрение индивидуальных программ работы педагогов с одаренными детьми.</w:t>
      </w:r>
    </w:p>
    <w:p w:rsidR="00D51C03" w:rsidRDefault="00D51C03" w:rsidP="00EC0AE8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4"/>
          <w:szCs w:val="24"/>
        </w:rPr>
      </w:pPr>
      <w:r w:rsidRPr="00522132">
        <w:rPr>
          <w:rFonts w:ascii="Times New Roman" w:hAnsi="Times New Roman"/>
          <w:sz w:val="24"/>
          <w:szCs w:val="24"/>
        </w:rPr>
        <w:t>Совершенствовать работу с одаренными детьми, шире используя углубленное изучение предметов, потенциал учреждений дополнительного образования детей,  внеурочную деятельность в 5-10 классах по программам</w:t>
      </w:r>
      <w:r>
        <w:rPr>
          <w:rFonts w:ascii="Times New Roman" w:hAnsi="Times New Roman"/>
          <w:sz w:val="24"/>
          <w:szCs w:val="24"/>
        </w:rPr>
        <w:t>.</w:t>
      </w:r>
    </w:p>
    <w:p w:rsidR="00D51C03" w:rsidRPr="00522132" w:rsidRDefault="00D51C03" w:rsidP="00EC0AE8">
      <w:pPr>
        <w:numPr>
          <w:ilvl w:val="0"/>
          <w:numId w:val="1"/>
        </w:numPr>
        <w:spacing w:after="0" w:line="240" w:lineRule="auto"/>
        <w:ind w:hanging="10"/>
        <w:jc w:val="both"/>
        <w:rPr>
          <w:rFonts w:ascii="Times New Roman" w:hAnsi="Times New Roman"/>
          <w:sz w:val="24"/>
          <w:szCs w:val="24"/>
        </w:rPr>
      </w:pPr>
      <w:r w:rsidRPr="00522132">
        <w:rPr>
          <w:rFonts w:ascii="Times New Roman" w:hAnsi="Times New Roman"/>
          <w:sz w:val="24"/>
          <w:szCs w:val="24"/>
        </w:rPr>
        <w:t>Продолжить участие в дистанционных предметных олимпиадах и конкурсах.</w:t>
      </w:r>
    </w:p>
    <w:p w:rsidR="00D51C03" w:rsidRPr="00B05F94" w:rsidRDefault="00D51C03" w:rsidP="0024393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F94">
        <w:rPr>
          <w:rFonts w:ascii="Times New Roman" w:hAnsi="Times New Roman"/>
          <w:sz w:val="24"/>
          <w:szCs w:val="24"/>
        </w:rPr>
        <w:t xml:space="preserve">Учителям – предметникам:  </w:t>
      </w:r>
    </w:p>
    <w:p w:rsidR="00D51C03" w:rsidRPr="00ED079F" w:rsidRDefault="00D51C03" w:rsidP="00243932">
      <w:pPr>
        <w:numPr>
          <w:ilvl w:val="1"/>
          <w:numId w:val="1"/>
        </w:num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B05F94">
        <w:rPr>
          <w:rFonts w:ascii="Times New Roman" w:hAnsi="Times New Roman"/>
          <w:sz w:val="24"/>
          <w:szCs w:val="24"/>
        </w:rPr>
        <w:t xml:space="preserve">использовать дифференцированный подход в работе с мотивированными детьми, начинать работу по подготовке учащихся к олимпиаде  с начала  </w:t>
      </w:r>
      <w:r>
        <w:rPr>
          <w:rFonts w:ascii="Times New Roman" w:hAnsi="Times New Roman"/>
          <w:sz w:val="24"/>
          <w:szCs w:val="24"/>
        </w:rPr>
        <w:t>2020</w:t>
      </w:r>
      <w:r w:rsidRPr="00B05F94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1</w:t>
      </w:r>
      <w:r w:rsidRPr="00B05F94">
        <w:rPr>
          <w:rFonts w:ascii="Times New Roman" w:hAnsi="Times New Roman"/>
          <w:sz w:val="24"/>
          <w:szCs w:val="24"/>
        </w:rPr>
        <w:t xml:space="preserve"> учебного года, </w:t>
      </w:r>
    </w:p>
    <w:p w:rsidR="00D51C03" w:rsidRPr="00B05F94" w:rsidRDefault="00D51C03" w:rsidP="00243932">
      <w:pPr>
        <w:numPr>
          <w:ilvl w:val="1"/>
          <w:numId w:val="1"/>
        </w:num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B05F94">
        <w:rPr>
          <w:rFonts w:ascii="Times New Roman" w:hAnsi="Times New Roman"/>
          <w:sz w:val="24"/>
          <w:szCs w:val="24"/>
        </w:rPr>
        <w:t xml:space="preserve">при подготовке учащихся к олимпиаде учитывать: </w:t>
      </w:r>
    </w:p>
    <w:p w:rsidR="00D51C03" w:rsidRPr="00B05F94" w:rsidRDefault="00D51C03" w:rsidP="00243932">
      <w:pPr>
        <w:numPr>
          <w:ilvl w:val="2"/>
          <w:numId w:val="1"/>
        </w:numPr>
        <w:spacing w:after="0" w:line="240" w:lineRule="auto"/>
        <w:ind w:right="28" w:hanging="283"/>
        <w:jc w:val="both"/>
        <w:rPr>
          <w:rFonts w:ascii="Times New Roman" w:hAnsi="Times New Roman"/>
          <w:sz w:val="24"/>
          <w:szCs w:val="24"/>
        </w:rPr>
      </w:pPr>
      <w:r w:rsidRPr="00B05F94">
        <w:rPr>
          <w:rFonts w:ascii="Times New Roman" w:hAnsi="Times New Roman"/>
          <w:sz w:val="24"/>
          <w:szCs w:val="24"/>
        </w:rPr>
        <w:t>результаты, типичные ошибки при в</w:t>
      </w:r>
      <w:r>
        <w:rPr>
          <w:rFonts w:ascii="Times New Roman" w:hAnsi="Times New Roman"/>
          <w:sz w:val="24"/>
          <w:szCs w:val="24"/>
        </w:rPr>
        <w:t>ыполнении заданий олимпиады-2020</w:t>
      </w:r>
      <w:r w:rsidRPr="00B05F94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B05F94">
        <w:rPr>
          <w:rFonts w:ascii="Times New Roman" w:hAnsi="Times New Roman"/>
          <w:sz w:val="24"/>
          <w:szCs w:val="24"/>
        </w:rPr>
        <w:t>г.;</w:t>
      </w:r>
    </w:p>
    <w:p w:rsidR="00D51C03" w:rsidRDefault="00D51C03" w:rsidP="00243932">
      <w:pPr>
        <w:numPr>
          <w:ilvl w:val="2"/>
          <w:numId w:val="1"/>
        </w:numPr>
        <w:spacing w:after="0" w:line="240" w:lineRule="auto"/>
        <w:ind w:right="28" w:hanging="283"/>
        <w:jc w:val="both"/>
        <w:rPr>
          <w:rFonts w:ascii="Times New Roman" w:hAnsi="Times New Roman"/>
          <w:sz w:val="24"/>
          <w:szCs w:val="24"/>
        </w:rPr>
      </w:pPr>
      <w:r w:rsidRPr="00B05F94">
        <w:rPr>
          <w:rFonts w:ascii="Times New Roman" w:hAnsi="Times New Roman"/>
          <w:sz w:val="24"/>
          <w:szCs w:val="24"/>
        </w:rPr>
        <w:t xml:space="preserve">методические рекомендации предметных комиссий. </w:t>
      </w:r>
    </w:p>
    <w:p w:rsidR="00D51C03" w:rsidRDefault="00D51C03" w:rsidP="00243932">
      <w:pPr>
        <w:numPr>
          <w:ilvl w:val="0"/>
          <w:numId w:val="1"/>
        </w:numPr>
        <w:spacing w:after="0" w:line="240" w:lineRule="auto"/>
        <w:ind w:right="28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Учителям, подготовившим победителей муниципального этапа олимпиад, систематически проводить занятия с обучающимися по подготовке к региональному этапу.</w:t>
      </w:r>
    </w:p>
    <w:p w:rsidR="00D51C03" w:rsidRDefault="00D51C03" w:rsidP="00243932">
      <w:pPr>
        <w:spacing w:after="0" w:line="240" w:lineRule="auto"/>
        <w:ind w:right="28"/>
        <w:jc w:val="both"/>
        <w:rPr>
          <w:rFonts w:ascii="Times New Roman" w:hAnsi="Times New Roman"/>
          <w:sz w:val="24"/>
          <w:szCs w:val="24"/>
        </w:rPr>
      </w:pPr>
    </w:p>
    <w:p w:rsidR="00D51C03" w:rsidRDefault="00D51C03" w:rsidP="00243932">
      <w:pPr>
        <w:spacing w:after="0" w:line="240" w:lineRule="auto"/>
        <w:ind w:right="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                       А.Е.Бочкала</w:t>
      </w:r>
    </w:p>
    <w:p w:rsidR="00D51C03" w:rsidRDefault="00D51C03" w:rsidP="00243932">
      <w:pPr>
        <w:spacing w:after="0" w:line="240" w:lineRule="auto"/>
        <w:ind w:right="28"/>
        <w:jc w:val="both"/>
        <w:rPr>
          <w:rFonts w:ascii="Times New Roman" w:hAnsi="Times New Roman"/>
          <w:sz w:val="24"/>
          <w:szCs w:val="24"/>
        </w:rPr>
      </w:pPr>
    </w:p>
    <w:p w:rsidR="00D51C03" w:rsidRDefault="00D51C03" w:rsidP="00243932">
      <w:pPr>
        <w:spacing w:after="0" w:line="240" w:lineRule="auto"/>
        <w:ind w:right="28"/>
        <w:jc w:val="both"/>
        <w:rPr>
          <w:rFonts w:ascii="Times New Roman" w:hAnsi="Times New Roman"/>
          <w:sz w:val="24"/>
          <w:szCs w:val="24"/>
        </w:rPr>
      </w:pPr>
    </w:p>
    <w:p w:rsidR="00D51C03" w:rsidRDefault="00D51C03" w:rsidP="00614402">
      <w:pPr>
        <w:spacing w:after="0" w:line="240" w:lineRule="auto"/>
        <w:ind w:right="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Приложение</w:t>
      </w:r>
    </w:p>
    <w:p w:rsidR="00D51C03" w:rsidRDefault="00D51C03" w:rsidP="00614402">
      <w:pPr>
        <w:spacing w:after="0" w:line="240" w:lineRule="auto"/>
        <w:ind w:left="5103" w:right="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 приказу  МОУ «Школа-гимназия № 6» г Джанкоя от 21.12.2020 № 461</w:t>
      </w:r>
    </w:p>
    <w:tbl>
      <w:tblPr>
        <w:tblpPr w:leftFromText="180" w:rightFromText="180" w:vertAnchor="text" w:horzAnchor="page" w:tblpX="270" w:tblpY="-67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1"/>
        <w:gridCol w:w="1740"/>
        <w:gridCol w:w="1423"/>
        <w:gridCol w:w="1901"/>
        <w:gridCol w:w="660"/>
        <w:gridCol w:w="1430"/>
        <w:gridCol w:w="2240"/>
      </w:tblGrid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Английский 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3327F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Мачулян </w:t>
            </w:r>
          </w:p>
        </w:tc>
        <w:tc>
          <w:tcPr>
            <w:tcW w:w="1423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София </w:t>
            </w:r>
          </w:p>
        </w:tc>
        <w:tc>
          <w:tcPr>
            <w:tcW w:w="1901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Константиновна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Сандлер Марина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Александровна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3327F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Свинцицкая </w:t>
            </w:r>
          </w:p>
        </w:tc>
        <w:tc>
          <w:tcPr>
            <w:tcW w:w="1423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901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Сандлер Марина 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Кудзиева  </w:t>
            </w:r>
          </w:p>
        </w:tc>
        <w:tc>
          <w:tcPr>
            <w:tcW w:w="1423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901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Склярова Оксана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Васильевна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 Информатика</w:t>
            </w:r>
          </w:p>
          <w:p w:rsidR="00D51C03" w:rsidRPr="00614402" w:rsidRDefault="00D51C03" w:rsidP="00A722E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Зубов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Владислав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Олегович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Добржанская Елена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Анатольевна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Приходин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Дмитрий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Олегович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Добржанская Елена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Анатольевна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 Экология</w:t>
            </w:r>
          </w:p>
          <w:p w:rsidR="00D51C03" w:rsidRPr="00614402" w:rsidRDefault="00D51C03" w:rsidP="00457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Косолобова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901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Валерьевна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Оржаховская Надежда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Ивановна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Алексеева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Вероника</w:t>
            </w:r>
          </w:p>
        </w:tc>
        <w:tc>
          <w:tcPr>
            <w:tcW w:w="1901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Оржаховская Надежда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Ивановна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 Физика</w:t>
            </w: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Копейка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Никита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Мороз Людмила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Павловна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2C5F9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Жумабаева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Гавриченко Павел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Владимирович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2C5F9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Свинцицкая 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Гавриченко Павел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Владимирович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Бондаровский 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Даниил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Макух Ирина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Евгеньевна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 География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175E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Жумабева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01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Лисюк Дмитрий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Васильевич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175E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Сиварь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Дмитрий </w:t>
            </w:r>
          </w:p>
        </w:tc>
        <w:tc>
          <w:tcPr>
            <w:tcW w:w="1901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Лисюк Дмитрий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Васильевич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Сокольцов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Сергей </w:t>
            </w:r>
          </w:p>
        </w:tc>
        <w:tc>
          <w:tcPr>
            <w:tcW w:w="1901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Романович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Лисюк Дмитрий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Васильевич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Украинский язык</w:t>
            </w: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Мачулян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Константиновна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Жадан Ольга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Сергеевна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Право</w:t>
            </w:r>
          </w:p>
          <w:p w:rsidR="00D51C03" w:rsidRPr="00614402" w:rsidRDefault="00D51C03" w:rsidP="0064617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Зубов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Владислав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Олегович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204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Макух Ирина </w:t>
            </w:r>
          </w:p>
          <w:p w:rsidR="00D51C03" w:rsidRPr="00614402" w:rsidRDefault="00D51C03" w:rsidP="00204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Евгеньевна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64617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Свинцицкая 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Макух Ирина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Евгеньевна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Бондаровский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Даниил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Макух Ирина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Евгеньевна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 Русский язык</w:t>
            </w:r>
          </w:p>
          <w:p w:rsidR="00D51C03" w:rsidRPr="00614402" w:rsidRDefault="00D51C03" w:rsidP="008163A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Ткаченко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Валерия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Романовна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Гоморова Алла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Альбертовна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Свинцицкая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Гоморова Алла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Альбертовна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</w:p>
          <w:p w:rsidR="00D51C03" w:rsidRPr="00614402" w:rsidRDefault="00D51C03" w:rsidP="00C072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33528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Падалко </w:t>
            </w:r>
          </w:p>
        </w:tc>
        <w:tc>
          <w:tcPr>
            <w:tcW w:w="1423" w:type="dxa"/>
            <w:shd w:val="clear" w:color="auto" w:fill="FFFFFF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901" w:type="dxa"/>
            <w:shd w:val="clear" w:color="auto" w:fill="FFFFFF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Олеговна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Бакулева Людмила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Владимировна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33528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Горякина </w:t>
            </w:r>
          </w:p>
        </w:tc>
        <w:tc>
          <w:tcPr>
            <w:tcW w:w="1423" w:type="dxa"/>
            <w:shd w:val="clear" w:color="auto" w:fill="FFFFFF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01" w:type="dxa"/>
            <w:shd w:val="clear" w:color="auto" w:fill="FFFFFF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Бакулева Людмила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Лукьянов </w:t>
            </w:r>
          </w:p>
        </w:tc>
        <w:tc>
          <w:tcPr>
            <w:tcW w:w="1423" w:type="dxa"/>
            <w:shd w:val="clear" w:color="auto" w:fill="FFFFFF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Павел </w:t>
            </w:r>
          </w:p>
        </w:tc>
        <w:tc>
          <w:tcPr>
            <w:tcW w:w="1901" w:type="dxa"/>
            <w:shd w:val="clear" w:color="auto" w:fill="FFFFFF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Романович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Захаров Геннадий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Михайлович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 Физическая культура</w:t>
            </w:r>
          </w:p>
          <w:p w:rsidR="00D51C03" w:rsidRPr="00614402" w:rsidRDefault="00D51C03" w:rsidP="00B74B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Васильева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Чикиев Усман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Сейтасанович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Елисеева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Карина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Вадимовна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Чикиев Усман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Сейтасанович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D622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Лянка 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Анжелина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Витальевна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Оржаховская Надежда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Ивановна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D622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Ермакова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Оржаховская Надежда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Ивановна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Бекирова 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Севиля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Руслановна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Оржаховская Надежда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Ивановна</w:t>
            </w:r>
          </w:p>
        </w:tc>
      </w:tr>
      <w:tr w:rsidR="00D51C03" w:rsidRPr="006E03CF" w:rsidTr="0000404F">
        <w:trPr>
          <w:trHeight w:val="330"/>
        </w:trPr>
        <w:tc>
          <w:tcPr>
            <w:tcW w:w="1941" w:type="dxa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 История</w:t>
            </w: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Бондаровский 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Даниил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Макух Ирина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Евгеньевна</w:t>
            </w:r>
          </w:p>
        </w:tc>
      </w:tr>
      <w:tr w:rsidR="00D51C03" w:rsidRPr="006E03CF" w:rsidTr="0000404F">
        <w:trPr>
          <w:trHeight w:val="330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AA77C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Грязнова  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Зуб Людмила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Владимировна</w:t>
            </w:r>
          </w:p>
        </w:tc>
      </w:tr>
      <w:tr w:rsidR="00D51C03" w:rsidRPr="006E03CF" w:rsidTr="0000404F">
        <w:trPr>
          <w:trHeight w:val="330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AA77C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Луговская  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Деркач Надежда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Александровна</w:t>
            </w:r>
          </w:p>
        </w:tc>
      </w:tr>
      <w:tr w:rsidR="00D51C03" w:rsidRPr="006E03CF" w:rsidTr="0000404F">
        <w:trPr>
          <w:trHeight w:val="330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AA77C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Вахулка  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Маргарита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Иваненко Анна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Николаевна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AA77C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Кордон </w:t>
            </w:r>
          </w:p>
        </w:tc>
        <w:tc>
          <w:tcPr>
            <w:tcW w:w="1423" w:type="dxa"/>
            <w:shd w:val="clear" w:color="auto" w:fill="FFFFFF"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Максим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Дружинец Наталья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Николаевна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AA77C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Ткаченко </w:t>
            </w:r>
          </w:p>
        </w:tc>
        <w:tc>
          <w:tcPr>
            <w:tcW w:w="1423" w:type="dxa"/>
            <w:shd w:val="clear" w:color="auto" w:fill="FFFFFF"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Валерия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Романовна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Деркач Надежда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Александровна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Качур  </w:t>
            </w:r>
          </w:p>
        </w:tc>
        <w:tc>
          <w:tcPr>
            <w:tcW w:w="1423" w:type="dxa"/>
            <w:shd w:val="clear" w:color="auto" w:fill="FFFFFF"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Александра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Васильевна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Дружинец Наталья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Николаевна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ОБЖ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B712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Кобенко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Тимофей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Евгеньевич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Дейнека Надежда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B712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Винеева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Дейнека Надежда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B712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Сиварь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Дмитрий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Дейнека Надежда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B712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Дубина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Надежда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Владимировна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B712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Бейфер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Леонидовна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Дейнека Надежда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Владимировна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B712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Бережной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Дмитрий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Владимир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Васильевич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B712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Сандлер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Кривошеев Владимир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Васильевич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Сирук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Дмитрий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Кривошеев Владимир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Васильевич</w:t>
            </w:r>
          </w:p>
        </w:tc>
      </w:tr>
      <w:tr w:rsidR="00D51C03" w:rsidRPr="006E03CF" w:rsidTr="0000404F">
        <w:trPr>
          <w:trHeight w:val="25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251E7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Ольта 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Тимофеевна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Кобыш Светлана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Ивановна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251E7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Колбаса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Алиса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Витальевна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Кобыш Светлана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Ивановна</w:t>
            </w:r>
          </w:p>
        </w:tc>
      </w:tr>
      <w:tr w:rsidR="00D51C03" w:rsidRPr="006E03CF" w:rsidTr="0000404F">
        <w:trPr>
          <w:trHeight w:val="25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Свинцицкая</w:t>
            </w:r>
          </w:p>
        </w:tc>
        <w:tc>
          <w:tcPr>
            <w:tcW w:w="1423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1901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Гоморова Алла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Альбертовна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 w:val="restart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Биология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D51C03" w:rsidRPr="00614402" w:rsidRDefault="00D51C03" w:rsidP="009222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Мамбетова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Эльмаз</w:t>
            </w:r>
          </w:p>
        </w:tc>
        <w:tc>
          <w:tcPr>
            <w:tcW w:w="1901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Айдеровна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Марченко Елена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92226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Земскова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Ольга</w:t>
            </w:r>
          </w:p>
        </w:tc>
        <w:tc>
          <w:tcPr>
            <w:tcW w:w="1901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Ильинична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Белова Ирина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Андреевна</w:t>
            </w:r>
          </w:p>
        </w:tc>
      </w:tr>
      <w:tr w:rsidR="00D51C03" w:rsidRPr="006E03CF" w:rsidTr="0000404F">
        <w:trPr>
          <w:trHeight w:val="315"/>
        </w:trPr>
        <w:tc>
          <w:tcPr>
            <w:tcW w:w="1941" w:type="dxa"/>
            <w:vMerge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Дубина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901" w:type="dxa"/>
            <w:shd w:val="clear" w:color="auto" w:fill="FFFFFF"/>
            <w:noWrap/>
            <w:vAlign w:val="center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66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40" w:type="dxa"/>
            <w:shd w:val="clear" w:color="auto" w:fill="FFFFFF"/>
            <w:noWrap/>
            <w:vAlign w:val="bottom"/>
          </w:tcPr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Марченко Елена </w:t>
            </w:r>
          </w:p>
          <w:p w:rsidR="00D51C03" w:rsidRPr="00614402" w:rsidRDefault="00D51C03" w:rsidP="00004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02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Владимировна</w:t>
            </w:r>
          </w:p>
        </w:tc>
      </w:tr>
    </w:tbl>
    <w:p w:rsidR="00D51C03" w:rsidRPr="00614402" w:rsidRDefault="00D51C03" w:rsidP="00EC0AE8">
      <w:pPr>
        <w:spacing w:after="0" w:line="240" w:lineRule="auto"/>
        <w:ind w:right="28"/>
        <w:rPr>
          <w:rFonts w:ascii="Times New Roman" w:hAnsi="Times New Roman"/>
          <w:sz w:val="24"/>
          <w:szCs w:val="24"/>
        </w:rPr>
      </w:pPr>
    </w:p>
    <w:p w:rsidR="00D51C03" w:rsidRPr="00614402" w:rsidRDefault="00D51C03" w:rsidP="00EC0AE8">
      <w:pPr>
        <w:spacing w:after="0" w:line="240" w:lineRule="auto"/>
        <w:ind w:right="28"/>
        <w:rPr>
          <w:rFonts w:ascii="Times New Roman" w:hAnsi="Times New Roman"/>
          <w:sz w:val="24"/>
          <w:szCs w:val="24"/>
        </w:rPr>
      </w:pPr>
    </w:p>
    <w:p w:rsidR="00D51C03" w:rsidRPr="00614402" w:rsidRDefault="00D51C03" w:rsidP="00243932">
      <w:pPr>
        <w:spacing w:after="0" w:line="240" w:lineRule="auto"/>
        <w:ind w:right="28"/>
        <w:rPr>
          <w:rFonts w:ascii="Times New Roman" w:hAnsi="Times New Roman"/>
          <w:sz w:val="24"/>
          <w:szCs w:val="24"/>
        </w:rPr>
      </w:pPr>
    </w:p>
    <w:p w:rsidR="00D51C03" w:rsidRPr="00614402" w:rsidRDefault="00D51C03" w:rsidP="00243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51C03" w:rsidRPr="00614402" w:rsidSect="00F32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D4C8D"/>
    <w:multiLevelType w:val="hybridMultilevel"/>
    <w:tmpl w:val="1766FA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2A1F94"/>
    <w:multiLevelType w:val="hybridMultilevel"/>
    <w:tmpl w:val="52108534"/>
    <w:lvl w:ilvl="0" w:tplc="A3B02652">
      <w:start w:val="1"/>
      <w:numFmt w:val="decimal"/>
      <w:lvlText w:val="%1.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3F86700">
      <w:start w:val="1"/>
      <w:numFmt w:val="decimal"/>
      <w:lvlText w:val="%2)"/>
      <w:lvlJc w:val="left"/>
      <w:pPr>
        <w:ind w:left="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F1C0DCD6">
      <w:start w:val="1"/>
      <w:numFmt w:val="bullet"/>
      <w:lvlText w:val="–"/>
      <w:lvlJc w:val="left"/>
      <w:pPr>
        <w:ind w:left="1584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9F28444E">
      <w:start w:val="1"/>
      <w:numFmt w:val="bullet"/>
      <w:lvlText w:val="•"/>
      <w:lvlJc w:val="left"/>
      <w:pPr>
        <w:ind w:left="22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B6904D12">
      <w:start w:val="1"/>
      <w:numFmt w:val="bullet"/>
      <w:lvlText w:val="o"/>
      <w:lvlJc w:val="left"/>
      <w:pPr>
        <w:ind w:left="29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12C45B74">
      <w:start w:val="1"/>
      <w:numFmt w:val="bullet"/>
      <w:lvlText w:val="▪"/>
      <w:lvlJc w:val="left"/>
      <w:pPr>
        <w:ind w:left="36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E69EE482">
      <w:start w:val="1"/>
      <w:numFmt w:val="bullet"/>
      <w:lvlText w:val="•"/>
      <w:lvlJc w:val="left"/>
      <w:pPr>
        <w:ind w:left="43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DBC01452">
      <w:start w:val="1"/>
      <w:numFmt w:val="bullet"/>
      <w:lvlText w:val="o"/>
      <w:lvlJc w:val="left"/>
      <w:pPr>
        <w:ind w:left="50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EEE2FFC0">
      <w:start w:val="1"/>
      <w:numFmt w:val="bullet"/>
      <w:lvlText w:val="▪"/>
      <w:lvlJc w:val="left"/>
      <w:pPr>
        <w:ind w:left="58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">
    <w:nsid w:val="558A4B71"/>
    <w:multiLevelType w:val="hybridMultilevel"/>
    <w:tmpl w:val="EC24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21AD"/>
    <w:rsid w:val="0000404F"/>
    <w:rsid w:val="00046651"/>
    <w:rsid w:val="00072EEA"/>
    <w:rsid w:val="00175659"/>
    <w:rsid w:val="00175E92"/>
    <w:rsid w:val="001A2405"/>
    <w:rsid w:val="001C3CCB"/>
    <w:rsid w:val="0020466C"/>
    <w:rsid w:val="002146C3"/>
    <w:rsid w:val="00243932"/>
    <w:rsid w:val="00251E7D"/>
    <w:rsid w:val="002573E2"/>
    <w:rsid w:val="002876B8"/>
    <w:rsid w:val="002A4879"/>
    <w:rsid w:val="002B4FE2"/>
    <w:rsid w:val="002C5F93"/>
    <w:rsid w:val="003327F0"/>
    <w:rsid w:val="00335284"/>
    <w:rsid w:val="003531C8"/>
    <w:rsid w:val="0038061D"/>
    <w:rsid w:val="003A1267"/>
    <w:rsid w:val="003D0BAE"/>
    <w:rsid w:val="00431D93"/>
    <w:rsid w:val="00457CF1"/>
    <w:rsid w:val="004821AD"/>
    <w:rsid w:val="004B70AF"/>
    <w:rsid w:val="00522132"/>
    <w:rsid w:val="0056678C"/>
    <w:rsid w:val="005B4152"/>
    <w:rsid w:val="00614402"/>
    <w:rsid w:val="0064617D"/>
    <w:rsid w:val="006E03CF"/>
    <w:rsid w:val="007164E6"/>
    <w:rsid w:val="00746463"/>
    <w:rsid w:val="007F0C9E"/>
    <w:rsid w:val="00803E71"/>
    <w:rsid w:val="008163A4"/>
    <w:rsid w:val="008E3E22"/>
    <w:rsid w:val="00922264"/>
    <w:rsid w:val="00981A84"/>
    <w:rsid w:val="00A722E2"/>
    <w:rsid w:val="00AA77C1"/>
    <w:rsid w:val="00B05F94"/>
    <w:rsid w:val="00B71210"/>
    <w:rsid w:val="00B74BF2"/>
    <w:rsid w:val="00BF1317"/>
    <w:rsid w:val="00BF68C3"/>
    <w:rsid w:val="00C01A64"/>
    <w:rsid w:val="00C040AA"/>
    <w:rsid w:val="00C07266"/>
    <w:rsid w:val="00C47808"/>
    <w:rsid w:val="00C72851"/>
    <w:rsid w:val="00D51C03"/>
    <w:rsid w:val="00D6225F"/>
    <w:rsid w:val="00EC0AE8"/>
    <w:rsid w:val="00ED079F"/>
    <w:rsid w:val="00F32E80"/>
    <w:rsid w:val="00F32F72"/>
    <w:rsid w:val="00FC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6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tches">
    <w:name w:val="matches"/>
    <w:basedOn w:val="DefaultParagraphFont"/>
    <w:uiPriority w:val="99"/>
    <w:rsid w:val="00981A84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981A84"/>
    <w:rPr>
      <w:rFonts w:cs="Times New Roman"/>
      <w:color w:val="0000FF"/>
      <w:u w:val="single"/>
    </w:rPr>
  </w:style>
  <w:style w:type="character" w:customStyle="1" w:styleId="sfwc">
    <w:name w:val="sfwc"/>
    <w:basedOn w:val="DefaultParagraphFont"/>
    <w:uiPriority w:val="99"/>
    <w:rsid w:val="00981A84"/>
    <w:rPr>
      <w:rFonts w:cs="Times New Roman"/>
    </w:rPr>
  </w:style>
  <w:style w:type="table" w:styleId="TableGrid">
    <w:name w:val="Table Grid"/>
    <w:basedOn w:val="TableNormal"/>
    <w:uiPriority w:val="99"/>
    <w:rsid w:val="00981A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806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9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6</Pages>
  <Words>1206</Words>
  <Characters>6877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ОКПО: 00802225, ОГРН: 1159102006711, ИНН/КПП: 9105008557/910501001, ОКУД: 0301006, </dc:title>
  <dc:subject/>
  <dc:creator>ЗАВУЧ</dc:creator>
  <cp:keywords/>
  <dc:description/>
  <cp:lastModifiedBy>User</cp:lastModifiedBy>
  <cp:revision>2</cp:revision>
  <dcterms:created xsi:type="dcterms:W3CDTF">2020-12-21T16:20:00Z</dcterms:created>
  <dcterms:modified xsi:type="dcterms:W3CDTF">2020-12-21T16:20:00Z</dcterms:modified>
</cp:coreProperties>
</file>